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224DCC" w14:textId="3C08182E" w:rsidR="00AD7730" w:rsidRDefault="00AD7730" w:rsidP="00AD7730">
      <w:pPr>
        <w:jc w:val="center"/>
        <w:rPr>
          <w:b/>
          <w:sz w:val="20"/>
          <w:szCs w:val="20"/>
        </w:rPr>
      </w:pPr>
      <w:r w:rsidRPr="00907BAE">
        <w:rPr>
          <w:noProof/>
        </w:rPr>
        <w:drawing>
          <wp:inline distT="0" distB="0" distL="0" distR="0" wp14:anchorId="635A6D5C" wp14:editId="1D946EFC">
            <wp:extent cx="1965960" cy="441960"/>
            <wp:effectExtent l="0" t="0" r="0" b="0"/>
            <wp:docPr id="276950469" name="Immagine 1" descr="Immagine che contiene testo, logo, Carattere, Elementi grafici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Immagine che contiene testo, logo, Carattere, Elementi grafici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F49C1" w14:textId="77777777" w:rsidR="00AD7730" w:rsidRDefault="00AD7730" w:rsidP="00AD7730">
      <w:pPr>
        <w:pStyle w:val="Standard"/>
        <w:jc w:val="center"/>
      </w:pPr>
      <w:r>
        <w:rPr>
          <w:rFonts w:ascii="Cambria" w:hAnsi="Cambria" w:cs="F"/>
          <w:spacing w:val="-10"/>
          <w:sz w:val="28"/>
          <w:szCs w:val="28"/>
          <w:lang w:eastAsia="en-US" w:bidi="ar-SA"/>
        </w:rPr>
        <w:t>UFFICIO SCOLASTICO REGIONALE PER IL LAZIO</w:t>
      </w:r>
    </w:p>
    <w:p w14:paraId="1F8D1EE6" w14:textId="77777777" w:rsidR="00AD7730" w:rsidRDefault="00AD7730" w:rsidP="00AD7730">
      <w:pPr>
        <w:pStyle w:val="Standard"/>
        <w:jc w:val="center"/>
      </w:pPr>
      <w:r>
        <w:rPr>
          <w:rFonts w:ascii="Calibri" w:eastAsia="Calibri" w:hAnsi="Calibri"/>
          <w:b/>
          <w:bCs/>
          <w:lang w:eastAsia="en-US" w:bidi="ar-SA"/>
        </w:rPr>
        <w:t>ISTITUTO COMPRENSIVO "GIOVANNI XXIII" IC GUIDONIA</w:t>
      </w:r>
    </w:p>
    <w:p w14:paraId="03E7105D" w14:textId="77777777" w:rsidR="00AD7730" w:rsidRDefault="00AD7730" w:rsidP="00AD7730">
      <w:pPr>
        <w:pStyle w:val="Standard"/>
        <w:jc w:val="center"/>
      </w:pPr>
      <w:r>
        <w:rPr>
          <w:rFonts w:ascii="Calibri" w:eastAsia="Calibri" w:hAnsi="Calibri"/>
          <w:sz w:val="16"/>
          <w:szCs w:val="16"/>
          <w:lang w:eastAsia="en-US" w:bidi="ar-SA"/>
        </w:rPr>
        <w:t>VIA GARIBALDI SNC - 00012 GUIDONIA MONTECELIO (RM)</w:t>
      </w:r>
    </w:p>
    <w:p w14:paraId="526B69BF" w14:textId="77777777" w:rsidR="00AD7730" w:rsidRDefault="00AD7730" w:rsidP="00AD7730">
      <w:pPr>
        <w:pStyle w:val="Standard"/>
        <w:jc w:val="center"/>
      </w:pPr>
      <w:r>
        <w:rPr>
          <w:rFonts w:ascii="Calibri" w:eastAsia="Calibri" w:hAnsi="Calibri"/>
          <w:sz w:val="16"/>
          <w:szCs w:val="16"/>
          <w:lang w:eastAsia="en-US" w:bidi="ar-SA"/>
        </w:rPr>
        <w:t xml:space="preserve">Tel. </w:t>
      </w:r>
      <w:proofErr w:type="gramStart"/>
      <w:r>
        <w:rPr>
          <w:rFonts w:ascii="Calibri" w:eastAsia="Calibri" w:hAnsi="Calibri"/>
          <w:sz w:val="16"/>
          <w:szCs w:val="16"/>
          <w:lang w:eastAsia="en-US" w:bidi="ar-SA"/>
        </w:rPr>
        <w:t>0774326176  Fax</w:t>
      </w:r>
      <w:proofErr w:type="gramEnd"/>
      <w:r>
        <w:rPr>
          <w:rFonts w:ascii="Calibri" w:eastAsia="Calibri" w:hAnsi="Calibri"/>
          <w:sz w:val="16"/>
          <w:szCs w:val="16"/>
          <w:lang w:eastAsia="en-US" w:bidi="ar-SA"/>
        </w:rPr>
        <w:t xml:space="preserve">. </w:t>
      </w:r>
      <w:proofErr w:type="gramStart"/>
      <w:r>
        <w:rPr>
          <w:rFonts w:ascii="Calibri" w:eastAsia="Calibri" w:hAnsi="Calibri"/>
          <w:sz w:val="16"/>
          <w:szCs w:val="16"/>
          <w:lang w:eastAsia="en-US" w:bidi="ar-SA"/>
        </w:rPr>
        <w:t>0774326176  -</w:t>
      </w:r>
      <w:proofErr w:type="gramEnd"/>
      <w:r>
        <w:rPr>
          <w:rFonts w:ascii="Calibri" w:eastAsia="Calibri" w:hAnsi="Calibri"/>
          <w:sz w:val="16"/>
          <w:szCs w:val="16"/>
          <w:lang w:eastAsia="en-US" w:bidi="ar-SA"/>
        </w:rPr>
        <w:t xml:space="preserve"> Codice Fiscale: 80227450584 Codice Meccanografico: RMIC8DT00T</w:t>
      </w:r>
    </w:p>
    <w:p w14:paraId="3AB0BABC" w14:textId="7DC4936F" w:rsidR="009B05B5" w:rsidRDefault="00AD7730" w:rsidP="00AD7730">
      <w:pPr>
        <w:pStyle w:val="Titolo1"/>
        <w:jc w:val="center"/>
        <w:rPr>
          <w:rStyle w:val="Collegamentoipertestuale"/>
          <w:rFonts w:asciiTheme="majorHAnsi" w:hAnsiTheme="majorHAnsi" w:cstheme="majorHAnsi"/>
          <w:sz w:val="16"/>
          <w:szCs w:val="16"/>
        </w:rPr>
      </w:pPr>
      <w:r w:rsidRPr="00855922">
        <w:rPr>
          <w:rFonts w:ascii="Aptos Display" w:hAnsi="Aptos Display" w:cs="Aptos Display"/>
          <w:b w:val="0"/>
          <w:color w:val="FB5555"/>
          <w:sz w:val="16"/>
          <w:szCs w:val="16"/>
          <w:u w:val="single"/>
        </w:rPr>
        <w:t xml:space="preserve">rmic8dt00t@istruzione.it; </w:t>
      </w:r>
      <w:hyperlink r:id="rId8" w:history="1">
        <w:r w:rsidRPr="00855922">
          <w:rPr>
            <w:rStyle w:val="Collegamentoipertestuale"/>
            <w:rFonts w:ascii="Aptos Display" w:hAnsi="Aptos Display" w:cs="Aptos Display"/>
            <w:b w:val="0"/>
            <w:sz w:val="16"/>
            <w:szCs w:val="16"/>
          </w:rPr>
          <w:t>rmic8dt00t@pec.istruzione.it</w:t>
        </w:r>
      </w:hyperlink>
    </w:p>
    <w:p w14:paraId="06C46B0F" w14:textId="77777777" w:rsidR="009B05B5" w:rsidRPr="009B05B5" w:rsidRDefault="009B05B5" w:rsidP="009B05B5"/>
    <w:p w14:paraId="665B1280" w14:textId="6E39CE6A" w:rsidR="006E30D0" w:rsidRPr="006E30D0" w:rsidRDefault="006E30D0">
      <w:pPr>
        <w:pStyle w:val="Titolo1"/>
        <w:rPr>
          <w:sz w:val="28"/>
          <w:szCs w:val="28"/>
        </w:rPr>
      </w:pPr>
      <w:r w:rsidRPr="006E30D0">
        <w:rPr>
          <w:sz w:val="28"/>
          <w:szCs w:val="28"/>
        </w:rPr>
        <w:t>CLASSE</w:t>
      </w:r>
      <w:r w:rsidR="009B05B5">
        <w:rPr>
          <w:sz w:val="28"/>
          <w:szCs w:val="28"/>
        </w:rPr>
        <w:t xml:space="preserve"> TERZA SEZ. </w:t>
      </w:r>
      <w:r w:rsidR="008D18CC">
        <w:rPr>
          <w:sz w:val="28"/>
          <w:szCs w:val="28"/>
        </w:rPr>
        <w:t>______</w:t>
      </w:r>
      <w:r w:rsidR="008D18CC">
        <w:rPr>
          <w:sz w:val="28"/>
          <w:szCs w:val="28"/>
        </w:rPr>
        <w:tab/>
      </w:r>
      <w:r w:rsidRPr="006E30D0">
        <w:rPr>
          <w:sz w:val="28"/>
          <w:szCs w:val="28"/>
        </w:rPr>
        <w:tab/>
      </w:r>
      <w:r w:rsidRPr="006E30D0">
        <w:rPr>
          <w:sz w:val="28"/>
          <w:szCs w:val="28"/>
        </w:rPr>
        <w:tab/>
      </w:r>
      <w:r w:rsidRPr="006E30D0">
        <w:rPr>
          <w:sz w:val="28"/>
          <w:szCs w:val="28"/>
        </w:rPr>
        <w:tab/>
      </w:r>
      <w:r w:rsidRPr="006E30D0">
        <w:rPr>
          <w:sz w:val="28"/>
          <w:szCs w:val="28"/>
        </w:rPr>
        <w:tab/>
      </w:r>
      <w:r w:rsidRPr="006E30D0">
        <w:rPr>
          <w:sz w:val="28"/>
          <w:szCs w:val="28"/>
        </w:rPr>
        <w:tab/>
      </w:r>
      <w:r w:rsidRPr="006E30D0">
        <w:rPr>
          <w:sz w:val="28"/>
          <w:szCs w:val="28"/>
        </w:rPr>
        <w:tab/>
        <w:t>ALL. A</w:t>
      </w:r>
    </w:p>
    <w:p w14:paraId="1E4476CF" w14:textId="77777777" w:rsidR="008D18CC" w:rsidRDefault="008D18CC">
      <w:pPr>
        <w:pStyle w:val="Titolo1"/>
      </w:pPr>
    </w:p>
    <w:p w14:paraId="23CB835B" w14:textId="77777777" w:rsidR="009B05B5" w:rsidRDefault="009B05B5">
      <w:pPr>
        <w:pStyle w:val="Titolo1"/>
      </w:pPr>
    </w:p>
    <w:p w14:paraId="75D1BD1A" w14:textId="77777777" w:rsidR="009B05B5" w:rsidRDefault="009B05B5">
      <w:pPr>
        <w:pStyle w:val="Titolo1"/>
      </w:pPr>
    </w:p>
    <w:p w14:paraId="544D8D72" w14:textId="517AF9E6" w:rsidR="008D18CC" w:rsidRDefault="009B05B5">
      <w:pPr>
        <w:pStyle w:val="Titolo1"/>
      </w:pPr>
      <w:r>
        <w:t>Breve relazione del Consiglio di Classe sui programmi svolti ed i criteri didattici eseguiti nella classe in rapporto all’ambiente in cui la classe ha operato</w:t>
      </w:r>
    </w:p>
    <w:p w14:paraId="07A91F3E" w14:textId="77777777" w:rsidR="009B05B5" w:rsidRDefault="009B05B5" w:rsidP="009B05B5"/>
    <w:p w14:paraId="2E92EA2C" w14:textId="77777777" w:rsidR="009B05B5" w:rsidRDefault="009B05B5" w:rsidP="00115DB7">
      <w:pPr>
        <w:spacing w:line="360" w:lineRule="auto"/>
        <w:jc w:val="both"/>
        <w:rPr>
          <w:b/>
        </w:rPr>
      </w:pPr>
    </w:p>
    <w:p w14:paraId="70F90483" w14:textId="77777777" w:rsidR="009B05B5" w:rsidRDefault="009B05B5" w:rsidP="00115DB7">
      <w:pPr>
        <w:spacing w:line="360" w:lineRule="auto"/>
        <w:jc w:val="both"/>
        <w:rPr>
          <w:b/>
        </w:rPr>
      </w:pPr>
    </w:p>
    <w:p w14:paraId="5513621D" w14:textId="77777777" w:rsidR="009B05B5" w:rsidRDefault="009B05B5" w:rsidP="00115DB7">
      <w:pPr>
        <w:spacing w:line="360" w:lineRule="auto"/>
        <w:jc w:val="both"/>
        <w:rPr>
          <w:b/>
        </w:rPr>
      </w:pPr>
    </w:p>
    <w:p w14:paraId="385DE4C7" w14:textId="77777777" w:rsidR="009B05B5" w:rsidRDefault="009B05B5" w:rsidP="00115DB7">
      <w:pPr>
        <w:spacing w:line="360" w:lineRule="auto"/>
        <w:jc w:val="both"/>
        <w:rPr>
          <w:b/>
        </w:rPr>
      </w:pPr>
    </w:p>
    <w:p w14:paraId="7F5FBBEC" w14:textId="77777777" w:rsidR="009B05B5" w:rsidRDefault="009B05B5" w:rsidP="00115DB7">
      <w:pPr>
        <w:spacing w:line="360" w:lineRule="auto"/>
        <w:jc w:val="both"/>
        <w:rPr>
          <w:b/>
        </w:rPr>
      </w:pPr>
    </w:p>
    <w:p w14:paraId="5F647284" w14:textId="77777777" w:rsidR="009B05B5" w:rsidRDefault="009B05B5" w:rsidP="00115DB7">
      <w:pPr>
        <w:spacing w:line="360" w:lineRule="auto"/>
        <w:jc w:val="both"/>
        <w:rPr>
          <w:b/>
        </w:rPr>
      </w:pPr>
    </w:p>
    <w:p w14:paraId="69E4DD10" w14:textId="77777777" w:rsidR="009B05B5" w:rsidRDefault="009B05B5" w:rsidP="00115DB7">
      <w:pPr>
        <w:spacing w:line="360" w:lineRule="auto"/>
        <w:jc w:val="both"/>
        <w:rPr>
          <w:b/>
        </w:rPr>
      </w:pPr>
    </w:p>
    <w:p w14:paraId="34E97D8D" w14:textId="77777777" w:rsidR="009B05B5" w:rsidRDefault="009B05B5" w:rsidP="00115DB7">
      <w:pPr>
        <w:spacing w:line="360" w:lineRule="auto"/>
        <w:jc w:val="both"/>
        <w:rPr>
          <w:b/>
        </w:rPr>
      </w:pPr>
    </w:p>
    <w:p w14:paraId="31CCA568" w14:textId="77777777" w:rsidR="009B05B5" w:rsidRDefault="009B05B5" w:rsidP="00115DB7">
      <w:pPr>
        <w:spacing w:line="360" w:lineRule="auto"/>
        <w:jc w:val="both"/>
        <w:rPr>
          <w:b/>
        </w:rPr>
      </w:pPr>
    </w:p>
    <w:p w14:paraId="771B494F" w14:textId="77777777" w:rsidR="009B05B5" w:rsidRDefault="009B05B5" w:rsidP="00115DB7">
      <w:pPr>
        <w:spacing w:line="360" w:lineRule="auto"/>
        <w:jc w:val="both"/>
        <w:rPr>
          <w:b/>
        </w:rPr>
      </w:pPr>
    </w:p>
    <w:p w14:paraId="4480F0B3" w14:textId="77777777" w:rsidR="009B05B5" w:rsidRDefault="009B05B5" w:rsidP="00115DB7">
      <w:pPr>
        <w:spacing w:line="360" w:lineRule="auto"/>
        <w:jc w:val="both"/>
        <w:rPr>
          <w:b/>
        </w:rPr>
      </w:pPr>
    </w:p>
    <w:p w14:paraId="64139EC5" w14:textId="77777777" w:rsidR="009B05B5" w:rsidRDefault="009B05B5" w:rsidP="00115DB7">
      <w:pPr>
        <w:spacing w:line="360" w:lineRule="auto"/>
        <w:jc w:val="both"/>
        <w:rPr>
          <w:b/>
        </w:rPr>
      </w:pPr>
    </w:p>
    <w:p w14:paraId="6D2325E2" w14:textId="219ECC62" w:rsidR="00115DB7" w:rsidRPr="00893801" w:rsidRDefault="00F10980" w:rsidP="00115DB7">
      <w:pPr>
        <w:spacing w:line="360" w:lineRule="auto"/>
        <w:jc w:val="both"/>
        <w:rPr>
          <w:b/>
        </w:rPr>
      </w:pPr>
      <w:r w:rsidRPr="00893801">
        <w:rPr>
          <w:b/>
        </w:rPr>
        <w:t xml:space="preserve"> </w:t>
      </w:r>
    </w:p>
    <w:p w14:paraId="12D0C253" w14:textId="479C640D" w:rsidR="00533556" w:rsidRDefault="00533556">
      <w:pPr>
        <w:spacing w:line="360" w:lineRule="auto"/>
        <w:ind w:firstLine="708"/>
        <w:jc w:val="both"/>
      </w:pPr>
    </w:p>
    <w:p w14:paraId="6DBB9755" w14:textId="77777777" w:rsidR="003C2A2B" w:rsidRPr="0068493B" w:rsidRDefault="003C2A2B">
      <w:pPr>
        <w:spacing w:line="360" w:lineRule="auto"/>
        <w:ind w:firstLine="708"/>
        <w:jc w:val="both"/>
      </w:pPr>
    </w:p>
    <w:p w14:paraId="4913A754" w14:textId="354584AF" w:rsidR="008D18CC" w:rsidRDefault="00533556" w:rsidP="00C50C0C">
      <w:pPr>
        <w:spacing w:line="360" w:lineRule="auto"/>
        <w:jc w:val="both"/>
      </w:pPr>
      <w:r w:rsidRPr="00845CAD">
        <w:t>Guidonia</w:t>
      </w:r>
      <w:r w:rsidR="008D18CC">
        <w:t xml:space="preserve"> Montecelio</w:t>
      </w:r>
      <w:r w:rsidRPr="00845CAD">
        <w:t xml:space="preserve">, </w:t>
      </w:r>
      <w:r w:rsidR="008D18CC">
        <w:tab/>
      </w:r>
      <w:r w:rsidR="008D18CC">
        <w:tab/>
      </w:r>
      <w:r w:rsidR="003C2A2B">
        <w:tab/>
      </w:r>
      <w:r w:rsidR="003C2A2B">
        <w:tab/>
      </w:r>
      <w:r w:rsidR="003C2A2B">
        <w:tab/>
      </w:r>
      <w:r w:rsidR="008D18CC">
        <w:tab/>
      </w:r>
      <w:r w:rsidR="008D18CC">
        <w:tab/>
      </w:r>
      <w:r w:rsidR="00EF08FB">
        <w:t>Per il</w:t>
      </w:r>
      <w:r w:rsidR="00C50C0C" w:rsidRPr="00845CAD">
        <w:t xml:space="preserve"> Consiglio di Classe</w:t>
      </w:r>
      <w:r w:rsidR="003C2A2B">
        <w:t xml:space="preserve"> </w:t>
      </w:r>
    </w:p>
    <w:p w14:paraId="50A98606" w14:textId="200709E7" w:rsidR="00EF08FB" w:rsidRDefault="003C2A2B" w:rsidP="008D18CC">
      <w:pPr>
        <w:spacing w:line="360" w:lineRule="auto"/>
        <w:ind w:left="7080" w:firstLine="708"/>
        <w:jc w:val="both"/>
      </w:pPr>
      <w:r>
        <w:t>i</w:t>
      </w:r>
      <w:r w:rsidR="00EF08FB">
        <w:t>l coordinatore</w:t>
      </w:r>
    </w:p>
    <w:p w14:paraId="12876E9F" w14:textId="2CB603F2" w:rsidR="00EF08FB" w:rsidRDefault="008D18CC" w:rsidP="008D18CC">
      <w:pPr>
        <w:spacing w:line="360" w:lineRule="auto"/>
        <w:ind w:left="7080"/>
        <w:jc w:val="center"/>
      </w:pPr>
      <w:r>
        <w:t>__________________</w:t>
      </w:r>
    </w:p>
    <w:p w14:paraId="70AB8673" w14:textId="5DC21881" w:rsidR="003C2A2B" w:rsidRDefault="00F01FA4" w:rsidP="003C2A2B">
      <w:pPr>
        <w:spacing w:line="360" w:lineRule="auto"/>
        <w:jc w:val="right"/>
      </w:pPr>
      <w:r>
        <w:tab/>
      </w:r>
    </w:p>
    <w:sectPr w:rsidR="003C2A2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D91513" w14:textId="77777777" w:rsidR="00C21F1F" w:rsidRDefault="00C21F1F">
      <w:r>
        <w:separator/>
      </w:r>
    </w:p>
  </w:endnote>
  <w:endnote w:type="continuationSeparator" w:id="0">
    <w:p w14:paraId="57CB56BD" w14:textId="77777777" w:rsidR="00C21F1F" w:rsidRDefault="00C21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"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984A87" w14:textId="77777777" w:rsidR="00C21F1F" w:rsidRDefault="00C21F1F">
      <w:r>
        <w:separator/>
      </w:r>
    </w:p>
  </w:footnote>
  <w:footnote w:type="continuationSeparator" w:id="0">
    <w:p w14:paraId="63FD7DAE" w14:textId="77777777" w:rsidR="00C21F1F" w:rsidRDefault="00C21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859E2"/>
    <w:multiLevelType w:val="hybridMultilevel"/>
    <w:tmpl w:val="9B54714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F7FA2"/>
    <w:multiLevelType w:val="hybridMultilevel"/>
    <w:tmpl w:val="85E8741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F1C81"/>
    <w:multiLevelType w:val="hybridMultilevel"/>
    <w:tmpl w:val="6550409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7A4290"/>
    <w:multiLevelType w:val="hybridMultilevel"/>
    <w:tmpl w:val="A5844B5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496A57"/>
    <w:multiLevelType w:val="hybridMultilevel"/>
    <w:tmpl w:val="CFE04F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7218036">
    <w:abstractNumId w:val="0"/>
  </w:num>
  <w:num w:numId="2" w16cid:durableId="1476026543">
    <w:abstractNumId w:val="1"/>
  </w:num>
  <w:num w:numId="3" w16cid:durableId="1853299792">
    <w:abstractNumId w:val="2"/>
  </w:num>
  <w:num w:numId="4" w16cid:durableId="1782533731">
    <w:abstractNumId w:val="3"/>
  </w:num>
  <w:num w:numId="5" w16cid:durableId="17042809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500"/>
    <w:rsid w:val="0009582E"/>
    <w:rsid w:val="000A2D44"/>
    <w:rsid w:val="000F0C4D"/>
    <w:rsid w:val="000F1C84"/>
    <w:rsid w:val="00115DB7"/>
    <w:rsid w:val="00140345"/>
    <w:rsid w:val="001453A5"/>
    <w:rsid w:val="001642E4"/>
    <w:rsid w:val="00211F6F"/>
    <w:rsid w:val="0023110E"/>
    <w:rsid w:val="002800EF"/>
    <w:rsid w:val="00286D8A"/>
    <w:rsid w:val="00317AAE"/>
    <w:rsid w:val="003209E1"/>
    <w:rsid w:val="003320C5"/>
    <w:rsid w:val="00375A99"/>
    <w:rsid w:val="003977CF"/>
    <w:rsid w:val="00397BE2"/>
    <w:rsid w:val="003B4698"/>
    <w:rsid w:val="003C2A2B"/>
    <w:rsid w:val="004E68D3"/>
    <w:rsid w:val="00506AF8"/>
    <w:rsid w:val="00533556"/>
    <w:rsid w:val="0058352C"/>
    <w:rsid w:val="005B2C29"/>
    <w:rsid w:val="005B574C"/>
    <w:rsid w:val="006364C2"/>
    <w:rsid w:val="00643336"/>
    <w:rsid w:val="0067676A"/>
    <w:rsid w:val="0068493B"/>
    <w:rsid w:val="0068570E"/>
    <w:rsid w:val="00691ACB"/>
    <w:rsid w:val="006D58A4"/>
    <w:rsid w:val="006E30D0"/>
    <w:rsid w:val="00713485"/>
    <w:rsid w:val="007176B3"/>
    <w:rsid w:val="00726A8C"/>
    <w:rsid w:val="00770953"/>
    <w:rsid w:val="007A2048"/>
    <w:rsid w:val="007B1CC0"/>
    <w:rsid w:val="007F0F40"/>
    <w:rsid w:val="00827D36"/>
    <w:rsid w:val="00845CAD"/>
    <w:rsid w:val="00893801"/>
    <w:rsid w:val="008D18CC"/>
    <w:rsid w:val="008D5708"/>
    <w:rsid w:val="009301DF"/>
    <w:rsid w:val="009847C0"/>
    <w:rsid w:val="00984FA9"/>
    <w:rsid w:val="009B05B5"/>
    <w:rsid w:val="009D1DD1"/>
    <w:rsid w:val="00A02612"/>
    <w:rsid w:val="00A02A90"/>
    <w:rsid w:val="00A17529"/>
    <w:rsid w:val="00AA7E93"/>
    <w:rsid w:val="00AB390F"/>
    <w:rsid w:val="00AD7730"/>
    <w:rsid w:val="00B128EF"/>
    <w:rsid w:val="00B545A9"/>
    <w:rsid w:val="00B63758"/>
    <w:rsid w:val="00B771DF"/>
    <w:rsid w:val="00C21F1F"/>
    <w:rsid w:val="00C35349"/>
    <w:rsid w:val="00C50C0C"/>
    <w:rsid w:val="00C777E5"/>
    <w:rsid w:val="00CF0541"/>
    <w:rsid w:val="00D010B1"/>
    <w:rsid w:val="00D04207"/>
    <w:rsid w:val="00D253BF"/>
    <w:rsid w:val="00D31FC8"/>
    <w:rsid w:val="00D56874"/>
    <w:rsid w:val="00D74500"/>
    <w:rsid w:val="00DC451A"/>
    <w:rsid w:val="00DD0FE4"/>
    <w:rsid w:val="00DD24C9"/>
    <w:rsid w:val="00DF6563"/>
    <w:rsid w:val="00E3522C"/>
    <w:rsid w:val="00E70A3E"/>
    <w:rsid w:val="00E73694"/>
    <w:rsid w:val="00E847F9"/>
    <w:rsid w:val="00EF08FB"/>
    <w:rsid w:val="00F01FA4"/>
    <w:rsid w:val="00F10980"/>
    <w:rsid w:val="00F4099B"/>
    <w:rsid w:val="00F76C67"/>
    <w:rsid w:val="00F85DED"/>
    <w:rsid w:val="00FA7659"/>
    <w:rsid w:val="00FD2486"/>
    <w:rsid w:val="00FE0075"/>
    <w:rsid w:val="00FF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ABB72E"/>
  <w15:chartTrackingRefBased/>
  <w15:docId w15:val="{2DC45DC5-7E65-45C2-96C1-45EECB4BB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line="360" w:lineRule="auto"/>
      <w:jc w:val="both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spacing w:line="360" w:lineRule="auto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elenco1">
    <w:name w:val="Paragrafo elenco1"/>
    <w:basedOn w:val="Normale"/>
    <w:pPr>
      <w:ind w:left="720"/>
    </w:pPr>
    <w:rPr>
      <w:rFonts w:ascii="Calibri" w:hAnsi="Calibri"/>
      <w:sz w:val="22"/>
      <w:szCs w:val="22"/>
      <w:lang w:eastAsia="en-US"/>
    </w:rPr>
  </w:style>
  <w:style w:type="paragraph" w:styleId="Rientrocorpodeltesto">
    <w:name w:val="Body Text Indent"/>
    <w:basedOn w:val="Normale"/>
    <w:pPr>
      <w:ind w:left="360"/>
      <w:jc w:val="both"/>
    </w:pPr>
  </w:style>
  <w:style w:type="paragraph" w:styleId="Corpotesto">
    <w:name w:val="Body Text"/>
    <w:basedOn w:val="Normale"/>
    <w:pPr>
      <w:jc w:val="both"/>
    </w:pPr>
  </w:style>
  <w:style w:type="paragraph" w:styleId="Corpodeltesto2">
    <w:name w:val="Body Text 2"/>
    <w:basedOn w:val="Normale"/>
    <w:pPr>
      <w:jc w:val="both"/>
    </w:pPr>
  </w:style>
  <w:style w:type="table" w:styleId="Grigliatabella">
    <w:name w:val="Table Grid"/>
    <w:basedOn w:val="Tabellanormale"/>
    <w:rsid w:val="00D042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E3522C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semiHidden/>
    <w:rsid w:val="00CF0541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F0541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9B05B5"/>
    <w:rPr>
      <w:color w:val="0563C1" w:themeColor="hyperlink"/>
      <w:u w:val="single"/>
    </w:rPr>
  </w:style>
  <w:style w:type="paragraph" w:customStyle="1" w:styleId="Standard">
    <w:name w:val="Standard"/>
    <w:rsid w:val="009B05B5"/>
    <w:pPr>
      <w:suppressAutoHyphens/>
      <w:autoSpaceDN w:val="0"/>
    </w:pPr>
    <w:rPr>
      <w:kern w:val="3"/>
      <w:sz w:val="22"/>
      <w:szCs w:val="22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ic8dt00t@pec.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ss\Desktop\desktop%2012%20settembre\RELAZIONI%20FINALI%2022-23\allegato%20A%20-%20rel%20finale%20esame%20III%20B%202022-23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allegato A - rel finale esame III B 2022-23.dotx</Template>
  <TotalTime>10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Alunni</vt:lpstr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Alunni</dc:title>
  <dc:subject/>
  <dc:creator>Alessandra Bous</dc:creator>
  <cp:keywords/>
  <dc:description/>
  <cp:lastModifiedBy>Alessandra Bous</cp:lastModifiedBy>
  <cp:revision>5</cp:revision>
  <cp:lastPrinted>2023-06-09T15:28:00Z</cp:lastPrinted>
  <dcterms:created xsi:type="dcterms:W3CDTF">2024-06-03T14:30:00Z</dcterms:created>
  <dcterms:modified xsi:type="dcterms:W3CDTF">2024-06-03T15:10:00Z</dcterms:modified>
</cp:coreProperties>
</file>